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88" w:rsidRDefault="00C451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101DD" w:rsidRPr="00D101DD">
        <w:rPr>
          <w:b/>
          <w:i/>
          <w:sz w:val="28"/>
        </w:rPr>
        <w:t>412</w:t>
      </w:r>
      <w:r w:rsidR="0051111D">
        <w:rPr>
          <w:b/>
          <w:i/>
          <w:sz w:val="28"/>
        </w:rPr>
        <w:t>5</w:t>
      </w:r>
      <w:bookmarkStart w:id="1" w:name="_GoBack"/>
      <w:bookmarkEnd w:id="1"/>
    </w:p>
    <w:p w:rsidR="00B47988" w:rsidRDefault="00D101D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D101DD">
        <w:rPr>
          <w:rFonts w:ascii="Arial" w:hAnsi="Arial" w:cs="Arial"/>
          <w:b/>
          <w:bCs/>
          <w:sz w:val="24"/>
          <w:lang w:val="it-IT"/>
        </w:rPr>
        <w:t>Maastricht, Netherlands, 19th Aug 2024 - 23rd Aug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C451E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101DD" w:rsidRPr="00D101DD">
              <w:t>PC</w:t>
            </w:r>
            <w:r w:rsidR="00FA13EE">
              <w:t>2</w:t>
            </w:r>
            <w:r w:rsidR="00D101DD" w:rsidRPr="00D101DD">
              <w:t xml:space="preserve"> NRCA </w:t>
            </w:r>
            <w:r w:rsidR="00FA13EE">
              <w:t>CA_n3A-n77A</w:t>
            </w:r>
          </w:p>
        </w:tc>
      </w:tr>
      <w:tr w:rsidR="00B47988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2024-08-23</w:t>
            </w:r>
          </w:p>
        </w:tc>
      </w:tr>
    </w:tbl>
    <w:p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FA13EE" w:rsidRDefault="00FA13E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FA13EE" w:rsidRDefault="00FA13E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="00FA13EE">
              <w:rPr>
                <w:rFonts w:eastAsia="游明朝"/>
                <w:caps/>
                <w:lang w:eastAsia="ja-JP"/>
              </w:rPr>
              <w:t>3A</w:t>
            </w:r>
            <w:r w:rsidRPr="001F36DD"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</w:t>
            </w:r>
            <w:r w:rsidR="00FA13EE"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1F36DD" w:rsidRPr="00D101DD" w:rsidRDefault="001F36DD" w:rsidP="00FA13EE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FAA" w:rsidRDefault="00C67FAA">
      <w:pPr>
        <w:spacing w:after="0"/>
      </w:pPr>
      <w:r>
        <w:separator/>
      </w:r>
    </w:p>
  </w:endnote>
  <w:endnote w:type="continuationSeparator" w:id="0">
    <w:p w:rsidR="00C67FAA" w:rsidRDefault="00C67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FAA" w:rsidRDefault="00C67FAA">
      <w:pPr>
        <w:spacing w:after="0"/>
      </w:pPr>
      <w:r>
        <w:separator/>
      </w:r>
    </w:p>
  </w:footnote>
  <w:footnote w:type="continuationSeparator" w:id="0">
    <w:p w:rsidR="00C67FAA" w:rsidRDefault="00C67F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B47988">
    <w:pPr>
      <w:pStyle w:val="afe"/>
    </w:pPr>
  </w:p>
  <w:p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111D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4EA8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67FAA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C835DC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B2C77-3C95-4F68-8D90-AF41E647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2024-08-15T04:22:00Z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